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00543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 ---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00543">
        <w:rPr>
          <w:u w:val="single"/>
        </w:rPr>
        <w:t xml:space="preserve"> 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 Заместитель директора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 21595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00543" w:rsidRPr="00E00543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00543" w:rsidRPr="008E5CA1" w:rsidTr="00107895">
        <w:tc>
          <w:tcPr>
            <w:tcW w:w="6204" w:type="dxa"/>
            <w:shd w:val="clear" w:color="auto" w:fill="auto"/>
          </w:tcPr>
          <w:p w:rsidR="00E00543" w:rsidRPr="008E5CA1" w:rsidRDefault="00E00543" w:rsidP="00107895">
            <w:pPr>
              <w:jc w:val="center"/>
            </w:pPr>
            <w:r>
              <w:t>Кажаев Р.С.</w:t>
            </w:r>
          </w:p>
        </w:tc>
        <w:tc>
          <w:tcPr>
            <w:tcW w:w="4216" w:type="dxa"/>
            <w:shd w:val="clear" w:color="auto" w:fill="auto"/>
          </w:tcPr>
          <w:p w:rsidR="00E00543" w:rsidRPr="008E5CA1" w:rsidRDefault="00E00543" w:rsidP="00107895">
            <w:pPr>
              <w:jc w:val="center"/>
            </w:pPr>
            <w:r>
              <w:t>060-437-909 50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0054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00543" w:rsidRPr="00107895" w:rsidTr="00107895">
        <w:tc>
          <w:tcPr>
            <w:tcW w:w="5211" w:type="dxa"/>
            <w:shd w:val="clear" w:color="auto" w:fill="auto"/>
            <w:vAlign w:val="center"/>
          </w:tcPr>
          <w:p w:rsidR="00E00543" w:rsidRPr="008E5CA1" w:rsidRDefault="00E00543" w:rsidP="00E33691">
            <w:pPr>
              <w:pStyle w:val="a8"/>
            </w:pPr>
            <w:r>
              <w:t>ноутбук Lenovо,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0543" w:rsidRPr="008E5CA1" w:rsidRDefault="00E00543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00543" w:rsidRPr="008E5CA1" w:rsidRDefault="00E00543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00543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005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00543" w:rsidP="004A38D9">
            <w:pPr>
              <w:pStyle w:val="a8"/>
            </w:pPr>
            <w:r>
              <w:t>Кажаев Р.С.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00543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0054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00543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00543" w:rsidRPr="00E00543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---"/>
    <w:docVar w:name="class" w:val=" не определен "/>
    <w:docVar w:name="close_doc_flag" w:val="0"/>
    <w:docVar w:name="co_classes" w:val="   "/>
    <w:docVar w:name="codeok" w:val=" 2159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- ЗЭ -1-К.2016 "/>
    <w:docVar w:name="oborud" w:val=" ноутбук Lenovо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14D8A7FFA09B484E81F7A8B48180F000"/>
    <w:docVar w:name="rm_id" w:val="2"/>
    <w:docVar w:name="rm_name" w:val=" Заместитель директора "/>
    <w:docVar w:name="rm_number" w:val=" 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00543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